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EB" w:rsidRDefault="00B124EB" w:rsidP="00F735DA">
      <w:pPr>
        <w:jc w:val="center"/>
        <w:rPr>
          <w:rFonts w:ascii="Cambria" w:hAnsi="Cambria" w:cs="Cambria"/>
        </w:rPr>
      </w:pPr>
      <w:r w:rsidRPr="00A0779C">
        <w:rPr>
          <w:rFonts w:ascii="Cambria" w:hAnsi="Cambria" w:cs="Cambria"/>
          <w:noProof/>
          <w:lang w:val="it-IT"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alt="pinarolopo" style="width:137.25pt;height:161.25pt;visibility:visible">
            <v:imagedata r:id="rId7" o:title=""/>
          </v:shape>
        </w:pict>
      </w:r>
    </w:p>
    <w:p w:rsidR="00B124EB" w:rsidRDefault="00B124EB" w:rsidP="00F735DA">
      <w:pPr>
        <w:pStyle w:val="NoSpacing"/>
        <w:jc w:val="center"/>
        <w:rPr>
          <w:rFonts w:ascii="Cambria" w:hAnsi="Cambria" w:cs="Cambria"/>
          <w:b/>
          <w:bCs/>
          <w:w w:val="84"/>
          <w:sz w:val="40"/>
          <w:szCs w:val="40"/>
          <w:lang w:val="it-IT"/>
        </w:rPr>
      </w:pPr>
      <w:r>
        <w:rPr>
          <w:rFonts w:ascii="Cambria" w:hAnsi="Cambria" w:cs="Cambria"/>
          <w:b/>
          <w:bCs/>
          <w:w w:val="84"/>
          <w:sz w:val="40"/>
          <w:szCs w:val="40"/>
          <w:lang w:val="it-IT"/>
        </w:rPr>
        <w:t>Comune di Pinarolo Po</w:t>
      </w:r>
    </w:p>
    <w:p w:rsidR="00B124EB" w:rsidRDefault="00B124EB" w:rsidP="00CA2381">
      <w:pPr>
        <w:pStyle w:val="NoSpacing"/>
        <w:jc w:val="center"/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</w:pPr>
      <w:bookmarkStart w:id="0" w:name="_GoBack"/>
      <w:bookmarkEnd w:id="0"/>
    </w:p>
    <w:p w:rsidR="00B124EB" w:rsidRPr="00CA2381" w:rsidRDefault="00B124EB" w:rsidP="00CA2381">
      <w:pPr>
        <w:pStyle w:val="NoSpacing"/>
        <w:jc w:val="center"/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</w:pPr>
      <w:r w:rsidRPr="00CA2381"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  <w:t>Piano triennale di prevenzione della corruzione</w:t>
      </w:r>
    </w:p>
    <w:p w:rsidR="00B124EB" w:rsidRPr="00813D77" w:rsidRDefault="00B124EB" w:rsidP="00CA2381">
      <w:pPr>
        <w:pStyle w:val="NoSpacing"/>
        <w:jc w:val="center"/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</w:pPr>
      <w:r w:rsidRPr="00813D77"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  <w:t>2014 - 2016</w:t>
      </w:r>
    </w:p>
    <w:p w:rsidR="00B124EB" w:rsidRDefault="00B124EB" w:rsidP="00CA2381">
      <w:pPr>
        <w:tabs>
          <w:tab w:val="left" w:pos="426"/>
        </w:tabs>
        <w:jc w:val="center"/>
        <w:rPr>
          <w:color w:val="C00000"/>
          <w:lang w:val="it-IT"/>
        </w:rPr>
      </w:pPr>
      <w:r w:rsidRPr="00CA2381">
        <w:rPr>
          <w:color w:val="C00000"/>
          <w:lang w:val="it-IT"/>
        </w:rPr>
        <w:t xml:space="preserve"> </w:t>
      </w:r>
    </w:p>
    <w:p w:rsidR="00B124EB" w:rsidRDefault="00B124EB" w:rsidP="00FB5571">
      <w:pPr>
        <w:pStyle w:val="NoSpacing"/>
        <w:jc w:val="center"/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</w:pPr>
      <w:r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  <w:t>Allegato 5</w:t>
      </w:r>
    </w:p>
    <w:p w:rsidR="00B124EB" w:rsidRDefault="00B124EB" w:rsidP="00FB5571">
      <w:pPr>
        <w:pStyle w:val="NoSpacing"/>
        <w:jc w:val="center"/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</w:pPr>
    </w:p>
    <w:p w:rsidR="00B124EB" w:rsidRDefault="00B124EB" w:rsidP="00CC4C41">
      <w:pPr>
        <w:pStyle w:val="NoSpacing"/>
        <w:jc w:val="center"/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</w:pPr>
      <w:r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  <w:t>Mappe dei procedimenti</w:t>
      </w:r>
      <w:r w:rsidRPr="00AD2A2B"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  <w:t xml:space="preserve"> relativi all’Area</w:t>
      </w:r>
      <w:r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  <w:t xml:space="preserve"> </w:t>
      </w:r>
      <w:r w:rsidRPr="00644623">
        <w:rPr>
          <w:rFonts w:ascii="Cambria" w:hAnsi="Cambria" w:cs="Cambria"/>
          <w:b/>
          <w:bCs/>
          <w:color w:val="C00000"/>
          <w:w w:val="84"/>
          <w:sz w:val="40"/>
          <w:szCs w:val="40"/>
          <w:lang w:val="it-IT"/>
        </w:rPr>
        <w:t>provvedimenti ampliativi della sfera giuridica dei destinatari privi di effetto economico diretto ed immediato per il destinatario</w:t>
      </w:r>
    </w:p>
    <w:p w:rsidR="00B124EB" w:rsidRDefault="00B124EB" w:rsidP="002051B4">
      <w:pPr>
        <w:rPr>
          <w:w w:val="84"/>
          <w:lang w:val="it-IT"/>
        </w:rPr>
      </w:pPr>
    </w:p>
    <w:sectPr w:rsidR="00B124EB" w:rsidSect="00CC4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43" w:code="9"/>
      <w:pgMar w:top="1701" w:right="1701" w:bottom="1701" w:left="1701" w:header="720" w:footer="720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4EB" w:rsidRDefault="00B124EB" w:rsidP="00946F98">
      <w:r>
        <w:separator/>
      </w:r>
    </w:p>
  </w:endnote>
  <w:endnote w:type="continuationSeparator" w:id="0">
    <w:p w:rsidR="00B124EB" w:rsidRDefault="00B124EB" w:rsidP="0094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¡Ps2OcuA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4EB" w:rsidRDefault="00B124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4EB" w:rsidRDefault="00B124E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4EB" w:rsidRDefault="00B124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4EB" w:rsidRDefault="00B124EB" w:rsidP="00946F98">
      <w:r>
        <w:separator/>
      </w:r>
    </w:p>
  </w:footnote>
  <w:footnote w:type="continuationSeparator" w:id="0">
    <w:p w:rsidR="00B124EB" w:rsidRDefault="00B124EB" w:rsidP="00946F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4EB" w:rsidRDefault="00B124EB">
    <w:pPr>
      <w:pStyle w:val="Header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0235" o:spid="_x0000_s2049" type="#_x0000_t75" style="position:absolute;margin-left:0;margin-top:0;width:111pt;height:130.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4EB" w:rsidRDefault="00B124EB">
    <w:pPr>
      <w:pStyle w:val="Header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0236" o:spid="_x0000_s2050" type="#_x0000_t75" style="position:absolute;margin-left:0;margin-top:0;width:111pt;height:130.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4EB" w:rsidRDefault="00B124EB">
    <w:pPr>
      <w:pStyle w:val="Header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0234" o:spid="_x0000_s2051" type="#_x0000_t75" style="position:absolute;margin-left:0;margin-top:0;width:111pt;height:130.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163F6"/>
    <w:multiLevelType w:val="hybridMultilevel"/>
    <w:tmpl w:val="360AA9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BF82EEE"/>
    <w:multiLevelType w:val="hybridMultilevel"/>
    <w:tmpl w:val="35C400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D741D60"/>
    <w:multiLevelType w:val="hybridMultilevel"/>
    <w:tmpl w:val="497699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E53114E"/>
    <w:multiLevelType w:val="multilevel"/>
    <w:tmpl w:val="4704E692"/>
    <w:lvl w:ilvl="0">
      <w:start w:val="1"/>
      <w:numFmt w:val="decimal"/>
      <w:pStyle w:val="Articolo"/>
      <w:lvlText w:val="%1."/>
      <w:lvlJc w:val="left"/>
      <w:pPr>
        <w:ind w:left="575" w:hanging="360"/>
      </w:pPr>
      <w:rPr>
        <w:rFonts w:ascii="Cambria" w:hAnsi="Cambria" w:cs="Cambria" w:hint="default"/>
        <w:b w:val="0"/>
        <w:bCs w:val="0"/>
        <w:caps w:val="0"/>
        <w:strike w:val="0"/>
        <w:dstrike w:val="0"/>
        <w:vanish w:val="0"/>
        <w:color w:val="000000"/>
        <w:spacing w:val="0"/>
        <w:w w:val="84"/>
        <w:kern w:val="0"/>
        <w:position w:val="0"/>
        <w:sz w:val="22"/>
        <w:szCs w:val="22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BE226B"/>
    <w:multiLevelType w:val="hybridMultilevel"/>
    <w:tmpl w:val="5066F2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6D10582"/>
    <w:multiLevelType w:val="hybridMultilevel"/>
    <w:tmpl w:val="EAC077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C8D052F"/>
    <w:multiLevelType w:val="hybridMultilevel"/>
    <w:tmpl w:val="3DA427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2746839"/>
    <w:multiLevelType w:val="multilevel"/>
    <w:tmpl w:val="515EE8E8"/>
    <w:lvl w:ilvl="0">
      <w:start w:val="1"/>
      <w:numFmt w:val="lowerLetter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4BA3436"/>
    <w:multiLevelType w:val="hybridMultilevel"/>
    <w:tmpl w:val="4DB454FC"/>
    <w:lvl w:ilvl="0" w:tplc="3268495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35FF9"/>
    <w:multiLevelType w:val="hybridMultilevel"/>
    <w:tmpl w:val="38B615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1CA"/>
    <w:rsid w:val="00043F28"/>
    <w:rsid w:val="000744BB"/>
    <w:rsid w:val="000B6E15"/>
    <w:rsid w:val="000B707D"/>
    <w:rsid w:val="000D3F70"/>
    <w:rsid w:val="001711C2"/>
    <w:rsid w:val="001D088C"/>
    <w:rsid w:val="001E5DDD"/>
    <w:rsid w:val="002051B4"/>
    <w:rsid w:val="002214AB"/>
    <w:rsid w:val="0023121E"/>
    <w:rsid w:val="002444D1"/>
    <w:rsid w:val="002520B7"/>
    <w:rsid w:val="00253535"/>
    <w:rsid w:val="00263687"/>
    <w:rsid w:val="00264BEB"/>
    <w:rsid w:val="00287AA6"/>
    <w:rsid w:val="002A317E"/>
    <w:rsid w:val="002C6296"/>
    <w:rsid w:val="00317645"/>
    <w:rsid w:val="003634AA"/>
    <w:rsid w:val="003F523D"/>
    <w:rsid w:val="0040305E"/>
    <w:rsid w:val="004B63CB"/>
    <w:rsid w:val="00536CB2"/>
    <w:rsid w:val="0055513D"/>
    <w:rsid w:val="00582C42"/>
    <w:rsid w:val="00586888"/>
    <w:rsid w:val="00593A38"/>
    <w:rsid w:val="005D7A6D"/>
    <w:rsid w:val="00603374"/>
    <w:rsid w:val="00623860"/>
    <w:rsid w:val="00644623"/>
    <w:rsid w:val="00660E44"/>
    <w:rsid w:val="006735CA"/>
    <w:rsid w:val="00683120"/>
    <w:rsid w:val="006B7C8A"/>
    <w:rsid w:val="006C00D3"/>
    <w:rsid w:val="006E0D10"/>
    <w:rsid w:val="00746172"/>
    <w:rsid w:val="007574C0"/>
    <w:rsid w:val="007D01CA"/>
    <w:rsid w:val="00801872"/>
    <w:rsid w:val="00803EC2"/>
    <w:rsid w:val="008062F9"/>
    <w:rsid w:val="00813D77"/>
    <w:rsid w:val="00822E62"/>
    <w:rsid w:val="008456A2"/>
    <w:rsid w:val="00875973"/>
    <w:rsid w:val="00893940"/>
    <w:rsid w:val="008C368C"/>
    <w:rsid w:val="00910810"/>
    <w:rsid w:val="00924AA0"/>
    <w:rsid w:val="00935EB6"/>
    <w:rsid w:val="00946F98"/>
    <w:rsid w:val="00957FCD"/>
    <w:rsid w:val="009A1810"/>
    <w:rsid w:val="009A224A"/>
    <w:rsid w:val="009D7E98"/>
    <w:rsid w:val="00A0779C"/>
    <w:rsid w:val="00A47124"/>
    <w:rsid w:val="00A70C28"/>
    <w:rsid w:val="00A91C08"/>
    <w:rsid w:val="00A91F1D"/>
    <w:rsid w:val="00AD2A2B"/>
    <w:rsid w:val="00AF693A"/>
    <w:rsid w:val="00B124EB"/>
    <w:rsid w:val="00B5099D"/>
    <w:rsid w:val="00BA345B"/>
    <w:rsid w:val="00BB469F"/>
    <w:rsid w:val="00C04ED0"/>
    <w:rsid w:val="00C668E4"/>
    <w:rsid w:val="00CA2381"/>
    <w:rsid w:val="00CC0546"/>
    <w:rsid w:val="00CC4C41"/>
    <w:rsid w:val="00D22503"/>
    <w:rsid w:val="00D3329C"/>
    <w:rsid w:val="00D7346C"/>
    <w:rsid w:val="00D77BFF"/>
    <w:rsid w:val="00DB4945"/>
    <w:rsid w:val="00DD609F"/>
    <w:rsid w:val="00DF2E5E"/>
    <w:rsid w:val="00E05F6A"/>
    <w:rsid w:val="00E5606A"/>
    <w:rsid w:val="00EA40EA"/>
    <w:rsid w:val="00EA738C"/>
    <w:rsid w:val="00EC2F67"/>
    <w:rsid w:val="00EF288F"/>
    <w:rsid w:val="00F225C6"/>
    <w:rsid w:val="00F638FD"/>
    <w:rsid w:val="00F727EB"/>
    <w:rsid w:val="00F735DA"/>
    <w:rsid w:val="00F877B7"/>
    <w:rsid w:val="00F91B4D"/>
    <w:rsid w:val="00FB5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Web 2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F225C6"/>
    <w:rPr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8C368C"/>
    <w:pPr>
      <w:keepNext/>
      <w:keepLines/>
      <w:numPr>
        <w:numId w:val="9"/>
      </w:numPr>
      <w:spacing w:before="240" w:after="240"/>
      <w:ind w:left="714" w:hanging="357"/>
      <w:jc w:val="both"/>
      <w:outlineLvl w:val="0"/>
    </w:pPr>
    <w:rPr>
      <w:rFonts w:ascii="Cambria" w:hAnsi="Cambria" w:cs="Cambria"/>
      <w:b/>
      <w:bCs/>
      <w:caps/>
      <w:color w:val="CC3300"/>
      <w:w w:val="84"/>
      <w:sz w:val="28"/>
      <w:szCs w:val="28"/>
      <w:lang w:val="it-I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8C368C"/>
    <w:pPr>
      <w:keepNext/>
      <w:keepLines/>
      <w:numPr>
        <w:numId w:val="10"/>
      </w:numPr>
      <w:spacing w:line="360" w:lineRule="auto"/>
      <w:outlineLvl w:val="1"/>
    </w:pPr>
    <w:rPr>
      <w:rFonts w:ascii="Cambria" w:hAnsi="Cambria" w:cs="Cambria"/>
      <w:b/>
      <w:bCs/>
      <w:color w:val="CC3300"/>
      <w:w w:val="84"/>
      <w:sz w:val="24"/>
      <w:szCs w:val="24"/>
      <w:lang w:val="it-I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46172"/>
    <w:pPr>
      <w:keepNext/>
      <w:spacing w:before="240" w:after="60" w:line="276" w:lineRule="auto"/>
      <w:outlineLvl w:val="2"/>
    </w:pPr>
    <w:rPr>
      <w:rFonts w:ascii="Cambria" w:hAnsi="Cambria" w:cs="Cambria"/>
      <w:b/>
      <w:bCs/>
      <w:sz w:val="26"/>
      <w:szCs w:val="26"/>
      <w:lang w:val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C368C"/>
    <w:rPr>
      <w:rFonts w:ascii="Cambria" w:hAnsi="Cambria" w:cs="Cambria"/>
      <w:b/>
      <w:bCs/>
      <w:caps/>
      <w:color w:val="CC3300"/>
      <w:w w:val="84"/>
      <w:sz w:val="28"/>
      <w:szCs w:val="28"/>
      <w:lang w:val="it-IT"/>
    </w:rPr>
  </w:style>
  <w:style w:type="character" w:customStyle="1" w:styleId="Heading2Char">
    <w:name w:val="Heading 2 Char"/>
    <w:basedOn w:val="DefaultParagraphFont"/>
    <w:link w:val="Heading2"/>
    <w:uiPriority w:val="99"/>
    <w:rsid w:val="008C368C"/>
    <w:rPr>
      <w:rFonts w:ascii="Cambria" w:hAnsi="Cambria" w:cs="Cambria"/>
      <w:b/>
      <w:bCs/>
      <w:color w:val="CC3300"/>
      <w:w w:val="84"/>
      <w:sz w:val="24"/>
      <w:szCs w:val="24"/>
      <w:lang w:val="it-IT"/>
    </w:rPr>
  </w:style>
  <w:style w:type="character" w:customStyle="1" w:styleId="Heading3Char">
    <w:name w:val="Heading 3 Char"/>
    <w:basedOn w:val="DefaultParagraphFont"/>
    <w:link w:val="Heading3"/>
    <w:uiPriority w:val="99"/>
    <w:rsid w:val="00746172"/>
    <w:rPr>
      <w:rFonts w:ascii="Cambria" w:hAnsi="Cambria" w:cs="Cambria"/>
      <w:b/>
      <w:bCs/>
      <w:sz w:val="26"/>
      <w:szCs w:val="26"/>
      <w:lang w:val="it-IT"/>
    </w:rPr>
  </w:style>
  <w:style w:type="paragraph" w:customStyle="1" w:styleId="Articolo">
    <w:name w:val="Articolo"/>
    <w:basedOn w:val="Normal"/>
    <w:link w:val="ArticoloCarattere"/>
    <w:autoRedefine/>
    <w:uiPriority w:val="99"/>
    <w:rsid w:val="00935EB6"/>
    <w:pPr>
      <w:numPr>
        <w:numId w:val="1"/>
      </w:numPr>
      <w:jc w:val="both"/>
      <w:textAlignment w:val="baseline"/>
    </w:pPr>
    <w:rPr>
      <w:rFonts w:ascii="Cambria" w:hAnsi="Cambria" w:cs="Cambria"/>
      <w:color w:val="000000"/>
      <w:w w:val="84"/>
      <w:lang w:val="it-IT"/>
    </w:rPr>
  </w:style>
  <w:style w:type="character" w:customStyle="1" w:styleId="ArticoloCarattere">
    <w:name w:val="Articolo Carattere"/>
    <w:basedOn w:val="DefaultParagraphFont"/>
    <w:link w:val="Articolo"/>
    <w:uiPriority w:val="99"/>
    <w:rsid w:val="00935EB6"/>
    <w:rPr>
      <w:rFonts w:ascii="Cambria" w:hAnsi="Cambria" w:cs="Cambria"/>
      <w:color w:val="000000"/>
      <w:w w:val="84"/>
      <w:lang w:val="it-IT"/>
    </w:rPr>
  </w:style>
  <w:style w:type="paragraph" w:styleId="BalloonText">
    <w:name w:val="Balloon Text"/>
    <w:basedOn w:val="Normal"/>
    <w:link w:val="BalloonTextChar"/>
    <w:uiPriority w:val="99"/>
    <w:semiHidden/>
    <w:rsid w:val="00F87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7B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46F98"/>
    <w:rPr>
      <w:lang w:val="en-US" w:eastAsia="en-US"/>
    </w:rPr>
  </w:style>
  <w:style w:type="paragraph" w:styleId="Header">
    <w:name w:val="header"/>
    <w:basedOn w:val="Normal"/>
    <w:link w:val="HeaderChar"/>
    <w:uiPriority w:val="99"/>
    <w:rsid w:val="00946F9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6F98"/>
  </w:style>
  <w:style w:type="paragraph" w:styleId="Footer">
    <w:name w:val="footer"/>
    <w:basedOn w:val="Normal"/>
    <w:link w:val="FooterChar"/>
    <w:uiPriority w:val="99"/>
    <w:rsid w:val="00946F9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6F98"/>
  </w:style>
  <w:style w:type="character" w:styleId="PageNumber">
    <w:name w:val="page number"/>
    <w:basedOn w:val="DefaultParagraphFont"/>
    <w:uiPriority w:val="99"/>
    <w:rsid w:val="00946F98"/>
    <w:rPr>
      <w:rFonts w:eastAsia="Times New Roman"/>
      <w:sz w:val="22"/>
      <w:szCs w:val="22"/>
      <w:lang w:val="it-IT"/>
    </w:rPr>
  </w:style>
  <w:style w:type="paragraph" w:styleId="TOCHeading">
    <w:name w:val="TOC Heading"/>
    <w:basedOn w:val="Heading1"/>
    <w:next w:val="Normal"/>
    <w:uiPriority w:val="99"/>
    <w:qFormat/>
    <w:rsid w:val="00946F98"/>
    <w:pPr>
      <w:spacing w:before="480" w:line="276" w:lineRule="auto"/>
      <w:jc w:val="left"/>
      <w:outlineLvl w:val="9"/>
    </w:pPr>
    <w:rPr>
      <w:rFonts w:ascii="Calibri Light" w:hAnsi="Calibri Light" w:cs="Calibri Light"/>
      <w:caps w:val="0"/>
      <w:color w:val="2E74B5"/>
      <w:w w:val="100"/>
    </w:rPr>
  </w:style>
  <w:style w:type="paragraph" w:styleId="TOC1">
    <w:name w:val="toc 1"/>
    <w:basedOn w:val="Normal"/>
    <w:next w:val="Normal"/>
    <w:autoRedefine/>
    <w:uiPriority w:val="99"/>
    <w:semiHidden/>
    <w:rsid w:val="00946F98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946F98"/>
    <w:pPr>
      <w:spacing w:after="100"/>
      <w:ind w:left="220"/>
    </w:pPr>
  </w:style>
  <w:style w:type="character" w:styleId="Hyperlink">
    <w:name w:val="Hyperlink"/>
    <w:basedOn w:val="DefaultParagraphFont"/>
    <w:uiPriority w:val="99"/>
    <w:rsid w:val="00946F98"/>
    <w:rPr>
      <w:color w:val="0563C1"/>
      <w:u w:val="single"/>
    </w:rPr>
  </w:style>
  <w:style w:type="paragraph" w:styleId="TOC3">
    <w:name w:val="toc 3"/>
    <w:basedOn w:val="Normal"/>
    <w:next w:val="Normal"/>
    <w:autoRedefine/>
    <w:uiPriority w:val="99"/>
    <w:semiHidden/>
    <w:rsid w:val="00746172"/>
    <w:pPr>
      <w:spacing w:after="100"/>
      <w:ind w:left="440"/>
    </w:pPr>
  </w:style>
  <w:style w:type="paragraph" w:customStyle="1" w:styleId="Testo">
    <w:name w:val="Testo"/>
    <w:basedOn w:val="Normal"/>
    <w:link w:val="TestoCarattere"/>
    <w:uiPriority w:val="99"/>
    <w:rsid w:val="00746172"/>
    <w:pPr>
      <w:spacing w:after="120" w:line="276" w:lineRule="auto"/>
      <w:jc w:val="both"/>
    </w:pPr>
    <w:rPr>
      <w:rFonts w:ascii="Cambria" w:hAnsi="Cambria" w:cs="Cambria"/>
      <w:w w:val="84"/>
      <w:lang w:val="it-IT"/>
    </w:rPr>
  </w:style>
  <w:style w:type="character" w:customStyle="1" w:styleId="TestoCarattere">
    <w:name w:val="Testo Carattere"/>
    <w:basedOn w:val="DefaultParagraphFont"/>
    <w:link w:val="Testo"/>
    <w:uiPriority w:val="99"/>
    <w:rsid w:val="00746172"/>
    <w:rPr>
      <w:rFonts w:ascii="Cambria" w:hAnsi="Cambria" w:cs="Cambria"/>
      <w:w w:val="84"/>
      <w:lang w:val="it-IT"/>
    </w:rPr>
  </w:style>
  <w:style w:type="table" w:styleId="TableGrid">
    <w:name w:val="Table Grid"/>
    <w:basedOn w:val="TableNormal"/>
    <w:uiPriority w:val="99"/>
    <w:rsid w:val="00D77B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">
    <w:name w:val="Stile1"/>
    <w:basedOn w:val="TableWeb2"/>
    <w:uiPriority w:val="99"/>
    <w:rsid w:val="00D77B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rsid w:val="00D77BFF"/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iPriority w:val="99"/>
    <w:qFormat/>
    <w:rsid w:val="00317645"/>
    <w:pPr>
      <w:spacing w:after="200"/>
    </w:pPr>
    <w:rPr>
      <w:rFonts w:ascii="Calibri" w:hAnsi="Calibri" w:cs="Calibri"/>
      <w:i/>
      <w:iCs/>
      <w:color w:val="44546A"/>
      <w:sz w:val="18"/>
      <w:szCs w:val="18"/>
      <w:lang w:val="it-IT"/>
    </w:rPr>
  </w:style>
  <w:style w:type="table" w:customStyle="1" w:styleId="Stile11">
    <w:name w:val="Stile11"/>
    <w:basedOn w:val="TableWeb2"/>
    <w:uiPriority w:val="99"/>
    <w:rsid w:val="00264BEB"/>
    <w:rPr>
      <w:rFonts w:ascii="Calibri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40</Words>
  <Characters>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 </cp:lastModifiedBy>
  <cp:revision>9</cp:revision>
  <dcterms:created xsi:type="dcterms:W3CDTF">2014-01-21T17:09:00Z</dcterms:created>
  <dcterms:modified xsi:type="dcterms:W3CDTF">2014-01-30T10:32:00Z</dcterms:modified>
</cp:coreProperties>
</file>